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730F31" w14:textId="77777777" w:rsidR="00A727CA" w:rsidRPr="00E41A15" w:rsidRDefault="00461B99" w:rsidP="00461B99">
      <w:pPr>
        <w:pStyle w:val="Heading3"/>
        <w:tabs>
          <w:tab w:val="left" w:pos="284"/>
        </w:tabs>
        <w:jc w:val="center"/>
        <w:rPr>
          <w:sz w:val="64"/>
          <w:szCs w:val="64"/>
        </w:rPr>
      </w:pPr>
      <w:r w:rsidRPr="00461B99">
        <w:rPr>
          <w:sz w:val="64"/>
          <w:szCs w:val="64"/>
        </w:rPr>
        <w:t>Probability Scale (A3</w:t>
      </w:r>
      <w:r>
        <w:rPr>
          <w:sz w:val="64"/>
          <w:szCs w:val="64"/>
        </w:rPr>
        <w:t>)</w:t>
      </w:r>
    </w:p>
    <w:p w14:paraId="4B1A9774" w14:textId="77777777" w:rsidR="006B79AD" w:rsidRPr="00A727CA" w:rsidRDefault="006B79AD" w:rsidP="00685A54">
      <w:pPr>
        <w:rPr>
          <w:sz w:val="4"/>
        </w:rPr>
      </w:pPr>
    </w:p>
    <w:p w14:paraId="56311003" w14:textId="6F5D3712" w:rsidR="00804CF8" w:rsidRPr="004D68C7" w:rsidRDefault="00673ADC" w:rsidP="00804CF8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6CC4998" wp14:editId="1090DECC">
                <wp:simplePos x="0" y="0"/>
                <wp:positionH relativeFrom="column">
                  <wp:posOffset>3982720</wp:posOffset>
                </wp:positionH>
                <wp:positionV relativeFrom="paragraph">
                  <wp:posOffset>92710</wp:posOffset>
                </wp:positionV>
                <wp:extent cx="1016000" cy="514350"/>
                <wp:effectExtent l="0" t="0" r="12700" b="1905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6000" cy="51435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A06A47E" w14:textId="77777777" w:rsidR="00804CF8" w:rsidRDefault="00804CF8" w:rsidP="00804CF8">
                            <w:pPr>
                              <w:jc w:val="center"/>
                            </w:pPr>
                            <w:r>
                              <w:t>Even chance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6CC4998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left:0;text-align:left;margin-left:313.6pt;margin-top:7.3pt;width:80pt;height:40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" fillcolor="#deeaf6 [664]" strokeweight=".5pt">
                <v:textbox>
                  <w:txbxContent>
                    <w:p w14:paraId="4A06A47E" w14:textId="77777777" w:rsidR="00804CF8" w:rsidRDefault="00804CF8" w:rsidP="00804CF8">
                      <w:pPr>
                        <w:jc w:val="center"/>
                      </w:pPr>
                      <w:r>
                        <w:t>Even chance</w:t>
                      </w:r>
                    </w:p>
                  </w:txbxContent>
                </v:textbox>
              </v:shape>
            </w:pict>
          </mc:Fallback>
        </mc:AlternateContent>
      </w:r>
      <w:r w:rsidR="00804CF8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B4BD8E3" wp14:editId="77CC3688">
                <wp:simplePos x="0" y="0"/>
                <wp:positionH relativeFrom="column">
                  <wp:posOffset>1836420</wp:posOffset>
                </wp:positionH>
                <wp:positionV relativeFrom="paragraph">
                  <wp:posOffset>107738</wp:posOffset>
                </wp:positionV>
                <wp:extent cx="914400" cy="332740"/>
                <wp:effectExtent l="0" t="0" r="19050" b="1016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33274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1738060" w14:textId="77777777" w:rsidR="00804CF8" w:rsidRDefault="00804CF8" w:rsidP="00804CF8">
                            <w:pPr>
                              <w:jc w:val="center"/>
                            </w:pPr>
                            <w:r>
                              <w:t>Unlikely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B4BD8E3" id="Text Box 3" o:spid="_x0000_s1027" type="#_x0000_t202" style="position:absolute;left:0;text-align:left;margin-left:144.6pt;margin-top:8.5pt;width:1in;height:26.2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" fillcolor="#deeaf6 [664]" strokeweight=".5pt">
                <v:textbox>
                  <w:txbxContent>
                    <w:p w14:paraId="31738060" w14:textId="77777777" w:rsidR="00804CF8" w:rsidRDefault="00804CF8" w:rsidP="00804CF8">
                      <w:pPr>
                        <w:jc w:val="center"/>
                      </w:pPr>
                      <w:r>
                        <w:t>Unlikely</w:t>
                      </w:r>
                    </w:p>
                  </w:txbxContent>
                </v:textbox>
              </v:shape>
            </w:pict>
          </mc:Fallback>
        </mc:AlternateContent>
      </w:r>
      <w:r w:rsidR="00804CF8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054F6D7" wp14:editId="068E84A1">
                <wp:simplePos x="0" y="0"/>
                <wp:positionH relativeFrom="column">
                  <wp:posOffset>-381847</wp:posOffset>
                </wp:positionH>
                <wp:positionV relativeFrom="paragraph">
                  <wp:posOffset>99272</wp:posOffset>
                </wp:positionV>
                <wp:extent cx="931334" cy="332740"/>
                <wp:effectExtent l="0" t="0" r="21590" b="1016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334" cy="33274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6ABFB19" w14:textId="77777777" w:rsidR="00804CF8" w:rsidRDefault="00804CF8" w:rsidP="00804CF8">
                            <w:r>
                              <w:t xml:space="preserve">Impossible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054F6D7" id="Text Box 10" o:spid="_x0000_s1028" type="#_x0000_t202" style="position:absolute;left:0;text-align:left;margin-left:-30.05pt;margin-top:7.8pt;width:73.35pt;height:26.2pt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" fillcolor="#deeaf6 [664]" strokeweight=".5pt">
                <v:textbox>
                  <w:txbxContent>
                    <w:p w14:paraId="16ABFB19" w14:textId="77777777" w:rsidR="00804CF8" w:rsidRDefault="00804CF8" w:rsidP="00804CF8">
                      <w:r>
                        <w:t xml:space="preserve">Impossible </w:t>
                      </w:r>
                    </w:p>
                  </w:txbxContent>
                </v:textbox>
              </v:shape>
            </w:pict>
          </mc:Fallback>
        </mc:AlternateContent>
      </w:r>
      <w:r w:rsidR="00804CF8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482C4F8" wp14:editId="47CB2593">
                <wp:simplePos x="0" y="0"/>
                <wp:positionH relativeFrom="column">
                  <wp:posOffset>8483600</wp:posOffset>
                </wp:positionH>
                <wp:positionV relativeFrom="paragraph">
                  <wp:posOffset>104140</wp:posOffset>
                </wp:positionV>
                <wp:extent cx="719667" cy="332740"/>
                <wp:effectExtent l="0" t="0" r="17145" b="1016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19667" cy="33274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BB7D89C" w14:textId="77777777" w:rsidR="00804CF8" w:rsidRDefault="00804CF8" w:rsidP="00804CF8">
                            <w:pPr>
                              <w:jc w:val="center"/>
                            </w:pPr>
                            <w:r>
                              <w:t>Certain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482C4F8" id="Text Box 8" o:spid="_x0000_s1029" type="#_x0000_t202" style="position:absolute;left:0;text-align:left;margin-left:668pt;margin-top:8.2pt;width:56.65pt;height:26.2pt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" fillcolor="#deeaf6 [664]" strokeweight=".5pt">
                <v:textbox>
                  <w:txbxContent>
                    <w:p w14:paraId="6BB7D89C" w14:textId="77777777" w:rsidR="00804CF8" w:rsidRDefault="00804CF8" w:rsidP="00804CF8">
                      <w:pPr>
                        <w:jc w:val="center"/>
                      </w:pPr>
                      <w:r>
                        <w:t>Certain</w:t>
                      </w:r>
                    </w:p>
                  </w:txbxContent>
                </v:textbox>
              </v:shape>
            </w:pict>
          </mc:Fallback>
        </mc:AlternateContent>
      </w:r>
      <w:r w:rsidR="00804CF8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76D5D2E" wp14:editId="5F31548A">
                <wp:simplePos x="0" y="0"/>
                <wp:positionH relativeFrom="column">
                  <wp:posOffset>6273165</wp:posOffset>
                </wp:positionH>
                <wp:positionV relativeFrom="paragraph">
                  <wp:posOffset>103505</wp:posOffset>
                </wp:positionV>
                <wp:extent cx="618066" cy="332740"/>
                <wp:effectExtent l="0" t="0" r="17145" b="1016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8066" cy="33274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17ED1AE" w14:textId="77777777" w:rsidR="00804CF8" w:rsidRDefault="00804CF8" w:rsidP="00804CF8">
                            <w:pPr>
                              <w:jc w:val="center"/>
                            </w:pPr>
                            <w:r>
                              <w:t>Likely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76D5D2E" id="Text Box 7" o:spid="_x0000_s1030" type="#_x0000_t202" style="position:absolute;left:0;text-align:left;margin-left:493.95pt;margin-top:8.15pt;width:48.65pt;height:26.2pt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" fillcolor="#deeaf6 [664]" strokeweight=".5pt">
                <v:textbox>
                  <w:txbxContent>
                    <w:p w14:paraId="517ED1AE" w14:textId="77777777" w:rsidR="00804CF8" w:rsidRDefault="00804CF8" w:rsidP="00804CF8">
                      <w:pPr>
                        <w:jc w:val="center"/>
                      </w:pPr>
                      <w:r>
                        <w:t>Likely</w:t>
                      </w:r>
                    </w:p>
                  </w:txbxContent>
                </v:textbox>
              </v:shape>
            </w:pict>
          </mc:Fallback>
        </mc:AlternateContent>
      </w:r>
    </w:p>
    <w:p w14:paraId="334018E2" w14:textId="77777777" w:rsidR="00804CF8" w:rsidRPr="004D68C7" w:rsidRDefault="00804CF8" w:rsidP="00804CF8"/>
    <w:tbl>
      <w:tblPr>
        <w:tblStyle w:val="TableGrid"/>
        <w:tblpPr w:leftFromText="180" w:rightFromText="180" w:vertAnchor="page" w:horzAnchor="margin" w:tblpY="4455"/>
        <w:tblW w:w="141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413"/>
        <w:gridCol w:w="1413"/>
        <w:gridCol w:w="1414"/>
        <w:gridCol w:w="1414"/>
        <w:gridCol w:w="1414"/>
        <w:gridCol w:w="1414"/>
        <w:gridCol w:w="1414"/>
        <w:gridCol w:w="1414"/>
        <w:gridCol w:w="1414"/>
        <w:gridCol w:w="1414"/>
      </w:tblGrid>
      <w:tr w:rsidR="00804CF8" w14:paraId="097384C4" w14:textId="77777777" w:rsidTr="00804CF8">
        <w:trPr>
          <w:trHeight w:val="405"/>
        </w:trPr>
        <w:tc>
          <w:tcPr>
            <w:tcW w:w="1413" w:type="dxa"/>
          </w:tcPr>
          <w:p w14:paraId="3D076F1E" w14:textId="77777777" w:rsidR="00804CF8" w:rsidRDefault="00804CF8" w:rsidP="00804CF8"/>
        </w:tc>
        <w:tc>
          <w:tcPr>
            <w:tcW w:w="1413" w:type="dxa"/>
          </w:tcPr>
          <w:p w14:paraId="613EA3A5" w14:textId="77777777" w:rsidR="00804CF8" w:rsidRDefault="00804CF8" w:rsidP="00804CF8"/>
        </w:tc>
        <w:tc>
          <w:tcPr>
            <w:tcW w:w="1414" w:type="dxa"/>
          </w:tcPr>
          <w:p w14:paraId="3B18D14D" w14:textId="77777777" w:rsidR="00804CF8" w:rsidRDefault="00804CF8" w:rsidP="00804CF8"/>
        </w:tc>
        <w:tc>
          <w:tcPr>
            <w:tcW w:w="1414" w:type="dxa"/>
          </w:tcPr>
          <w:p w14:paraId="42224114" w14:textId="77777777" w:rsidR="00804CF8" w:rsidRDefault="00804CF8" w:rsidP="00804CF8"/>
        </w:tc>
        <w:tc>
          <w:tcPr>
            <w:tcW w:w="1414" w:type="dxa"/>
          </w:tcPr>
          <w:p w14:paraId="37276865" w14:textId="77777777" w:rsidR="00804CF8" w:rsidRDefault="00804CF8" w:rsidP="00804CF8"/>
        </w:tc>
        <w:tc>
          <w:tcPr>
            <w:tcW w:w="1414" w:type="dxa"/>
          </w:tcPr>
          <w:p w14:paraId="7DDCB325" w14:textId="77777777" w:rsidR="00804CF8" w:rsidRDefault="00804CF8" w:rsidP="00804CF8"/>
        </w:tc>
        <w:tc>
          <w:tcPr>
            <w:tcW w:w="1414" w:type="dxa"/>
          </w:tcPr>
          <w:p w14:paraId="16D18516" w14:textId="77777777" w:rsidR="00804CF8" w:rsidRDefault="00804CF8" w:rsidP="00804CF8"/>
        </w:tc>
        <w:tc>
          <w:tcPr>
            <w:tcW w:w="1414" w:type="dxa"/>
          </w:tcPr>
          <w:p w14:paraId="7EEB4D2B" w14:textId="77777777" w:rsidR="00804CF8" w:rsidRDefault="00804CF8" w:rsidP="00804CF8"/>
        </w:tc>
        <w:tc>
          <w:tcPr>
            <w:tcW w:w="1414" w:type="dxa"/>
          </w:tcPr>
          <w:p w14:paraId="23FC62F5" w14:textId="77777777" w:rsidR="00804CF8" w:rsidRDefault="00804CF8" w:rsidP="00804CF8"/>
        </w:tc>
        <w:tc>
          <w:tcPr>
            <w:tcW w:w="1414" w:type="dxa"/>
          </w:tcPr>
          <w:p w14:paraId="246D200E" w14:textId="77777777" w:rsidR="00804CF8" w:rsidRDefault="00804CF8" w:rsidP="00804CF8"/>
        </w:tc>
      </w:tr>
      <w:tr w:rsidR="00804CF8" w14:paraId="1AF9C061" w14:textId="77777777" w:rsidTr="00804CF8">
        <w:trPr>
          <w:trHeight w:val="405"/>
        </w:trPr>
        <w:tc>
          <w:tcPr>
            <w:tcW w:w="1413" w:type="dxa"/>
          </w:tcPr>
          <w:p w14:paraId="2FB91837" w14:textId="77777777" w:rsidR="00804CF8" w:rsidRDefault="00804CF8" w:rsidP="00804CF8"/>
        </w:tc>
        <w:tc>
          <w:tcPr>
            <w:tcW w:w="1413" w:type="dxa"/>
          </w:tcPr>
          <w:p w14:paraId="6AE2B49E" w14:textId="77777777" w:rsidR="00804CF8" w:rsidRDefault="00804CF8" w:rsidP="00804CF8"/>
        </w:tc>
        <w:tc>
          <w:tcPr>
            <w:tcW w:w="1414" w:type="dxa"/>
          </w:tcPr>
          <w:p w14:paraId="16380BE9" w14:textId="77777777" w:rsidR="00804CF8" w:rsidRDefault="00804CF8" w:rsidP="00804CF8"/>
        </w:tc>
        <w:tc>
          <w:tcPr>
            <w:tcW w:w="1414" w:type="dxa"/>
          </w:tcPr>
          <w:p w14:paraId="7F2D9C84" w14:textId="77777777" w:rsidR="00804CF8" w:rsidRDefault="00804CF8" w:rsidP="00804CF8"/>
        </w:tc>
        <w:tc>
          <w:tcPr>
            <w:tcW w:w="1414" w:type="dxa"/>
          </w:tcPr>
          <w:p w14:paraId="13DA80F9" w14:textId="77777777" w:rsidR="00804CF8" w:rsidRDefault="00804CF8" w:rsidP="00804CF8"/>
        </w:tc>
        <w:tc>
          <w:tcPr>
            <w:tcW w:w="1414" w:type="dxa"/>
          </w:tcPr>
          <w:p w14:paraId="40927E3D" w14:textId="77777777" w:rsidR="00804CF8" w:rsidRDefault="00804CF8" w:rsidP="00804CF8"/>
        </w:tc>
        <w:tc>
          <w:tcPr>
            <w:tcW w:w="1414" w:type="dxa"/>
          </w:tcPr>
          <w:p w14:paraId="4F01C353" w14:textId="77777777" w:rsidR="00804CF8" w:rsidRDefault="00804CF8" w:rsidP="00804CF8"/>
        </w:tc>
        <w:tc>
          <w:tcPr>
            <w:tcW w:w="1414" w:type="dxa"/>
          </w:tcPr>
          <w:p w14:paraId="11AF26D7" w14:textId="77777777" w:rsidR="00804CF8" w:rsidRDefault="00804CF8" w:rsidP="00804CF8"/>
        </w:tc>
        <w:tc>
          <w:tcPr>
            <w:tcW w:w="1414" w:type="dxa"/>
          </w:tcPr>
          <w:p w14:paraId="0771B7DD" w14:textId="77777777" w:rsidR="00804CF8" w:rsidRDefault="00804CF8" w:rsidP="00804CF8"/>
        </w:tc>
        <w:tc>
          <w:tcPr>
            <w:tcW w:w="1414" w:type="dxa"/>
          </w:tcPr>
          <w:p w14:paraId="30A73DC7" w14:textId="77777777" w:rsidR="00804CF8" w:rsidRDefault="00804CF8" w:rsidP="00804CF8"/>
        </w:tc>
      </w:tr>
    </w:tbl>
    <w:p w14:paraId="7A560ED8" w14:textId="77777777" w:rsidR="00804CF8" w:rsidRPr="004D68C7" w:rsidRDefault="00804CF8" w:rsidP="00804CF8"/>
    <w:p w14:paraId="52846ADB" w14:textId="77777777" w:rsidR="00804CF8" w:rsidRPr="008C2D25" w:rsidRDefault="00804CF8" w:rsidP="00804CF8">
      <w:pPr>
        <w:rPr>
          <w:b/>
          <w:bCs/>
        </w:rPr>
      </w:pPr>
      <w:r w:rsidRPr="008C2D25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B26392F" wp14:editId="046CC8BF">
                <wp:simplePos x="0" y="0"/>
                <wp:positionH relativeFrom="column">
                  <wp:posOffset>4020819</wp:posOffset>
                </wp:positionH>
                <wp:positionV relativeFrom="paragraph">
                  <wp:posOffset>251883</wp:posOffset>
                </wp:positionV>
                <wp:extent cx="1151467" cy="332740"/>
                <wp:effectExtent l="0" t="0" r="10795" b="1016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51467" cy="33274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BFA7FC2" w14:textId="77777777" w:rsidR="00804CF8" w:rsidRDefault="00804CF8" w:rsidP="00804CF8">
                            <w:pPr>
                              <w:jc w:val="center"/>
                            </w:pPr>
                            <w:r>
                              <w:t>50% Chance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B26392F" id="Text Box 11" o:spid="_x0000_s1031" type="#_x0000_t202" style="position:absolute;margin-left:316.6pt;margin-top:19.85pt;width:90.65pt;height:26.2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" fillcolor="#e2efd9 [665]" strokeweight=".5pt">
                <v:textbox>
                  <w:txbxContent>
                    <w:p w14:paraId="0BFA7FC2" w14:textId="77777777" w:rsidR="00804CF8" w:rsidRDefault="00804CF8" w:rsidP="00804CF8">
                      <w:pPr>
                        <w:jc w:val="center"/>
                      </w:pPr>
                      <w:r>
                        <w:t>50% Chance</w:t>
                      </w:r>
                    </w:p>
                  </w:txbxContent>
                </v:textbox>
              </v:shape>
            </w:pict>
          </mc:Fallback>
        </mc:AlternateContent>
      </w:r>
      <w:r w:rsidRPr="008C2D25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C5E06D9" wp14:editId="1E39AD44">
                <wp:simplePos x="0" y="0"/>
                <wp:positionH relativeFrom="column">
                  <wp:posOffset>8186420</wp:posOffset>
                </wp:positionH>
                <wp:positionV relativeFrom="paragraph">
                  <wp:posOffset>251883</wp:posOffset>
                </wp:positionV>
                <wp:extent cx="1252643" cy="332740"/>
                <wp:effectExtent l="0" t="0" r="24130" b="1016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52643" cy="33274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2FBC21C" w14:textId="77777777" w:rsidR="00804CF8" w:rsidRDefault="00804CF8" w:rsidP="00804CF8">
                            <w:pPr>
                              <w:jc w:val="center"/>
                            </w:pPr>
                            <w:r>
                              <w:t>100% Chance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C5E06D9" id="Text Box 4" o:spid="_x0000_s1032" type="#_x0000_t202" style="position:absolute;margin-left:644.6pt;margin-top:19.85pt;width:98.65pt;height:26.2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" fillcolor="#e2efd9 [665]" strokeweight=".5pt">
                <v:textbox>
                  <w:txbxContent>
                    <w:p w14:paraId="42FBC21C" w14:textId="77777777" w:rsidR="00804CF8" w:rsidRDefault="00804CF8" w:rsidP="00804CF8">
                      <w:pPr>
                        <w:jc w:val="center"/>
                      </w:pPr>
                      <w:r>
                        <w:t>100% Chance</w:t>
                      </w:r>
                    </w:p>
                  </w:txbxContent>
                </v:textbox>
              </v:shape>
            </w:pict>
          </mc:Fallback>
        </mc:AlternateContent>
      </w:r>
      <w:r w:rsidRPr="008C2D25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5B8DBE7" wp14:editId="3FD8EA5C">
                <wp:simplePos x="0" y="0"/>
                <wp:positionH relativeFrom="column">
                  <wp:posOffset>6272952</wp:posOffset>
                </wp:positionH>
                <wp:positionV relativeFrom="paragraph">
                  <wp:posOffset>251883</wp:posOffset>
                </wp:positionV>
                <wp:extent cx="1075267" cy="332740"/>
                <wp:effectExtent l="0" t="0" r="10795" b="1016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5267" cy="33274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A81C30F" w14:textId="77777777" w:rsidR="00804CF8" w:rsidRDefault="00804CF8" w:rsidP="00804CF8">
                            <w:pPr>
                              <w:jc w:val="center"/>
                            </w:pPr>
                            <w:r>
                              <w:t>75% Chance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5B8DBE7" id="Text Box 6" o:spid="_x0000_s1033" type="#_x0000_t202" style="position:absolute;margin-left:493.95pt;margin-top:19.85pt;width:84.65pt;height:26.2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" fillcolor="#e2efd9 [665]" strokeweight=".5pt">
                <v:textbox>
                  <w:txbxContent>
                    <w:p w14:paraId="2A81C30F" w14:textId="77777777" w:rsidR="00804CF8" w:rsidRDefault="00804CF8" w:rsidP="00804CF8">
                      <w:pPr>
                        <w:jc w:val="center"/>
                      </w:pPr>
                      <w:r>
                        <w:t>75% Chance</w:t>
                      </w:r>
                    </w:p>
                  </w:txbxContent>
                </v:textbox>
              </v:shape>
            </w:pict>
          </mc:Fallback>
        </mc:AlternateContent>
      </w:r>
      <w:r w:rsidRPr="008C2D25">
        <w:rPr>
          <w:b/>
          <w:bCs/>
        </w:rPr>
        <w:t>0</w:t>
      </w:r>
      <w:r w:rsidRPr="008C2D25">
        <w:rPr>
          <w:b/>
          <w:bCs/>
        </w:rPr>
        <w:tab/>
        <w:t xml:space="preserve">        0.1                 0.2                0.3                0.4                0.5                0.6                 0.7               0.8                 0.9          </w:t>
      </w:r>
      <w:r>
        <w:rPr>
          <w:b/>
          <w:bCs/>
        </w:rPr>
        <w:t xml:space="preserve">     </w:t>
      </w:r>
      <w:r w:rsidRPr="008C2D25">
        <w:rPr>
          <w:b/>
          <w:bCs/>
        </w:rPr>
        <w:t>1</w:t>
      </w:r>
    </w:p>
    <w:p w14:paraId="3D042D19" w14:textId="77777777" w:rsidR="00804CF8" w:rsidRPr="004D68C7" w:rsidRDefault="00804CF8" w:rsidP="00804CF8">
      <w:r w:rsidRPr="008C2D25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FA3A329" wp14:editId="43B750A2">
                <wp:simplePos x="0" y="0"/>
                <wp:positionH relativeFrom="column">
                  <wp:posOffset>1785408</wp:posOffset>
                </wp:positionH>
                <wp:positionV relativeFrom="paragraph">
                  <wp:posOffset>11007</wp:posOffset>
                </wp:positionV>
                <wp:extent cx="1117600" cy="332740"/>
                <wp:effectExtent l="0" t="0" r="25400" b="10160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17600" cy="33274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465B81C" w14:textId="77777777" w:rsidR="00804CF8" w:rsidRDefault="00804CF8" w:rsidP="00804CF8">
                            <w:pPr>
                              <w:jc w:val="center"/>
                            </w:pPr>
                            <w:r>
                              <w:t>25% Chance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FA3A329" id="Text Box 12" o:spid="_x0000_s1034" type="#_x0000_t202" style="position:absolute;margin-left:140.6pt;margin-top:.85pt;width:88pt;height:26.2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" fillcolor="#e2efd9 [665]" strokeweight=".5pt">
                <v:textbox>
                  <w:txbxContent>
                    <w:p w14:paraId="5465B81C" w14:textId="77777777" w:rsidR="00804CF8" w:rsidRDefault="00804CF8" w:rsidP="00804CF8">
                      <w:pPr>
                        <w:jc w:val="center"/>
                      </w:pPr>
                      <w:r>
                        <w:t>25% Chance</w:t>
                      </w:r>
                    </w:p>
                  </w:txbxContent>
                </v:textbox>
              </v:shape>
            </w:pict>
          </mc:Fallback>
        </mc:AlternateContent>
      </w:r>
      <w:r w:rsidRPr="008C2D25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A9D30B0" wp14:editId="2B61C7F9">
                <wp:simplePos x="0" y="0"/>
                <wp:positionH relativeFrom="column">
                  <wp:posOffset>-381635</wp:posOffset>
                </wp:positionH>
                <wp:positionV relativeFrom="paragraph">
                  <wp:posOffset>2540</wp:posOffset>
                </wp:positionV>
                <wp:extent cx="1092200" cy="332740"/>
                <wp:effectExtent l="0" t="0" r="12700" b="10160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92200" cy="33274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DE14B93" w14:textId="77777777" w:rsidR="00804CF8" w:rsidRDefault="00804CF8" w:rsidP="00804CF8">
                            <w:pPr>
                              <w:jc w:val="center"/>
                            </w:pPr>
                            <w:r>
                              <w:t>No Chance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A9D30B0" id="Text Box 13" o:spid="_x0000_s1035" type="#_x0000_t202" style="position:absolute;margin-left:-30.05pt;margin-top:.2pt;width:86pt;height:26.2pt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" fillcolor="#e2efd9 [665]" strokeweight=".5pt">
                <v:textbox>
                  <w:txbxContent>
                    <w:p w14:paraId="1DE14B93" w14:textId="77777777" w:rsidR="00804CF8" w:rsidRDefault="00804CF8" w:rsidP="00804CF8">
                      <w:pPr>
                        <w:jc w:val="center"/>
                      </w:pPr>
                      <w:r>
                        <w:t>No Chance</w:t>
                      </w:r>
                    </w:p>
                  </w:txbxContent>
                </v:textbox>
              </v:shape>
            </w:pict>
          </mc:Fallback>
        </mc:AlternateContent>
      </w:r>
    </w:p>
    <w:p w14:paraId="6442F43E" w14:textId="77777777" w:rsidR="00804CF8" w:rsidRPr="004D68C7" w:rsidRDefault="00804CF8" w:rsidP="00804CF8"/>
    <w:p w14:paraId="77A0D865" w14:textId="77777777" w:rsidR="00254534" w:rsidRDefault="00254534" w:rsidP="006B79AD"/>
    <w:p w14:paraId="709A8DC7" w14:textId="77777777" w:rsidR="001426FE" w:rsidRDefault="001426FE" w:rsidP="006B79AD"/>
    <w:p w14:paraId="743E0B7E" w14:textId="77777777" w:rsidR="0025651C" w:rsidRDefault="0025651C" w:rsidP="0025651C"/>
    <w:sectPr w:rsidR="0025651C" w:rsidSect="004C17B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40" w:h="11900" w:orient="landscape"/>
      <w:pgMar w:top="1440" w:right="1134" w:bottom="1440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999B55" w14:textId="77777777" w:rsidR="00913A9D" w:rsidRDefault="00913A9D" w:rsidP="00F96C86">
      <w:r>
        <w:separator/>
      </w:r>
    </w:p>
  </w:endnote>
  <w:endnote w:type="continuationSeparator" w:id="0">
    <w:p w14:paraId="363CAD80" w14:textId="77777777" w:rsidR="00913A9D" w:rsidRDefault="00913A9D" w:rsidP="00F96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 Std">
    <w:altName w:val="Arial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 (Headings CS)">
    <w:altName w:val="Times New Roman"/>
    <w:charset w:val="00"/>
    <w:family w:val="roman"/>
    <w:pitch w:val="default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58C159" w14:textId="77777777" w:rsidR="0070778D" w:rsidRDefault="0070778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DCF4F3" w14:textId="77777777" w:rsidR="00176D46" w:rsidRPr="00224F09" w:rsidRDefault="006C5799" w:rsidP="006C5799">
    <w:pPr>
      <w:rPr>
        <w:rFonts w:eastAsia="Times New Roman"/>
        <w:sz w:val="16"/>
        <w:szCs w:val="16"/>
        <w:shd w:val="clear" w:color="auto" w:fill="FFFFFF"/>
      </w:rPr>
    </w:pPr>
    <w:r w:rsidRPr="00224F09">
      <w:rPr>
        <w:sz w:val="16"/>
        <w:szCs w:val="16"/>
      </w:rPr>
      <w:fldChar w:fldCharType="begin"/>
    </w:r>
    <w:r w:rsidRPr="00224F09">
      <w:rPr>
        <w:sz w:val="16"/>
        <w:szCs w:val="16"/>
      </w:rPr>
      <w:instrText xml:space="preserve"> DOCPROPERTY  Comments  \* MERGEFORMAT </w:instrText>
    </w:r>
    <w:r w:rsidRPr="00224F09">
      <w:rPr>
        <w:sz w:val="16"/>
        <w:szCs w:val="16"/>
      </w:rPr>
      <w:fldChar w:fldCharType="end"/>
    </w:r>
    <w:r w:rsidRPr="00224F09">
      <w:rPr>
        <w:rFonts w:eastAsia="Times New Roman"/>
        <w:color w:val="000000"/>
        <w:sz w:val="16"/>
        <w:szCs w:val="16"/>
        <w:shd w:val="clear" w:color="auto" w:fill="FFFFFF"/>
      </w:rPr>
      <w:t>© Crown copyright 202</w:t>
    </w:r>
    <w:r w:rsidR="000D250C">
      <w:rPr>
        <w:rFonts w:eastAsia="Times New Roman"/>
        <w:color w:val="000000"/>
        <w:sz w:val="16"/>
        <w:szCs w:val="16"/>
        <w:shd w:val="clear" w:color="auto" w:fill="FFFFFF"/>
      </w:rPr>
      <w:t>3</w:t>
    </w:r>
    <w:r w:rsidRPr="00224F09">
      <w:rPr>
        <w:rFonts w:eastAsia="Times New Roman"/>
        <w:color w:val="000000"/>
        <w:sz w:val="16"/>
        <w:szCs w:val="16"/>
        <w:shd w:val="clear" w:color="auto" w:fill="FFFFFF"/>
      </w:rPr>
      <w:t>. This information is licensed under the </w:t>
    </w:r>
    <w:hyperlink r:id="rId1" w:tgtFrame="_blank" w:history="1">
      <w:r w:rsidRPr="00224F09">
        <w:rPr>
          <w:rStyle w:val="Hyperlink"/>
          <w:rFonts w:eastAsia="Times New Roman"/>
          <w:color w:val="0C64C0"/>
          <w:sz w:val="16"/>
          <w:szCs w:val="16"/>
          <w:shd w:val="clear" w:color="auto" w:fill="FFFFFF"/>
        </w:rPr>
        <w:t>Open Government Licence (nationalarchives.gov.uk)</w:t>
      </w:r>
    </w:hyperlink>
    <w:r w:rsidRPr="00224F09">
      <w:rPr>
        <w:rFonts w:eastAsia="Times New Roman"/>
        <w:color w:val="000000"/>
        <w:sz w:val="16"/>
        <w:szCs w:val="16"/>
        <w:shd w:val="clear" w:color="auto" w:fill="FFFFFF"/>
      </w:rPr>
      <w:t> v 3.0</w:t>
    </w:r>
    <w:r w:rsidRPr="00224F09">
      <w:rPr>
        <w:sz w:val="16"/>
        <w:szCs w:val="16"/>
      </w:rPr>
      <w:ptab w:relativeTo="margin" w:alignment="right" w:leader="none"/>
    </w:r>
    <w:r w:rsidRPr="00224F09">
      <w:rPr>
        <w:sz w:val="16"/>
        <w:szCs w:val="16"/>
      </w:rPr>
      <w:fldChar w:fldCharType="begin"/>
    </w:r>
    <w:r w:rsidRPr="00224F09">
      <w:rPr>
        <w:sz w:val="16"/>
        <w:szCs w:val="16"/>
      </w:rPr>
      <w:instrText xml:space="preserve"> PAGE  \* Arabic  \* MERGEFORMAT </w:instrText>
    </w:r>
    <w:r w:rsidRPr="00224F09">
      <w:rPr>
        <w:sz w:val="16"/>
        <w:szCs w:val="16"/>
      </w:rPr>
      <w:fldChar w:fldCharType="separate"/>
    </w:r>
    <w:r w:rsidRPr="00224F09">
      <w:rPr>
        <w:sz w:val="16"/>
        <w:szCs w:val="16"/>
      </w:rPr>
      <w:t>1</w:t>
    </w:r>
    <w:r w:rsidRPr="00224F09">
      <w:rPr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B36EB1" w14:textId="77777777" w:rsidR="0070778D" w:rsidRDefault="0070778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E3A201" w14:textId="77777777" w:rsidR="00913A9D" w:rsidRDefault="00913A9D" w:rsidP="00F96C86">
      <w:r>
        <w:separator/>
      </w:r>
    </w:p>
  </w:footnote>
  <w:footnote w:type="continuationSeparator" w:id="0">
    <w:p w14:paraId="262DA511" w14:textId="77777777" w:rsidR="00913A9D" w:rsidRDefault="00913A9D" w:rsidP="00F96C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ADF52C" w14:textId="77777777" w:rsidR="0070778D" w:rsidRDefault="0070778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E8F547" w14:textId="77777777" w:rsidR="00E41A15" w:rsidRPr="000D250C" w:rsidRDefault="004534F2" w:rsidP="0070778D">
    <w:pPr>
      <w:pStyle w:val="Header"/>
      <w:tabs>
        <w:tab w:val="center" w:pos="7779"/>
        <w:tab w:val="right" w:pos="14118"/>
      </w:tabs>
      <w:ind w:firstLine="1440"/>
      <w:rPr>
        <w:b/>
        <w:bCs/>
        <w:color w:val="000000" w:themeColor="text1"/>
        <w:highlight w:val="yellow"/>
      </w:rPr>
    </w:pPr>
    <w:r>
      <w:rPr>
        <w:b/>
        <w:bCs/>
        <w:noProof/>
        <w:lang w:val="en-US"/>
      </w:rPr>
      <w:drawing>
        <wp:anchor distT="0" distB="0" distL="114300" distR="114300" simplePos="0" relativeHeight="251658240" behindDoc="1" locked="0" layoutInCell="1" allowOverlap="1" wp14:anchorId="201B80DD" wp14:editId="5A2B5116">
          <wp:simplePos x="0" y="0"/>
          <wp:positionH relativeFrom="column">
            <wp:posOffset>-536575</wp:posOffset>
          </wp:positionH>
          <wp:positionV relativeFrom="paragraph">
            <wp:posOffset>-125730</wp:posOffset>
          </wp:positionV>
          <wp:extent cx="3052800" cy="500400"/>
          <wp:effectExtent l="0" t="0" r="0" b="0"/>
          <wp:wrapNone/>
          <wp:docPr id="2" name="Picture 2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Text&#10;&#10;Description automatically generated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052800" cy="500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76D46" w:rsidRPr="00E41A15">
      <w:rPr>
        <w:b/>
        <w:bCs/>
        <w:noProof/>
        <w:highlight w:val="yellow"/>
        <w:lang w:val="en-US"/>
      </w:rPr>
      <w:drawing>
        <wp:anchor distT="0" distB="0" distL="114300" distR="114300" simplePos="0" relativeHeight="251656192" behindDoc="1" locked="0" layoutInCell="1" allowOverlap="1" wp14:anchorId="4AD298AD" wp14:editId="0C37FCF8">
          <wp:simplePos x="0" y="0"/>
          <wp:positionH relativeFrom="rightMargin">
            <wp:posOffset>-1764030</wp:posOffset>
          </wp:positionH>
          <wp:positionV relativeFrom="topMargin">
            <wp:posOffset>104140</wp:posOffset>
          </wp:positionV>
          <wp:extent cx="2066400" cy="936000"/>
          <wp:effectExtent l="0" t="0" r="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earsonLogo_Horizontal_Blk_RGB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66400" cy="93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D250C">
      <w:rPr>
        <w:b/>
        <w:bCs/>
        <w:noProof/>
        <w:color w:val="000000" w:themeColor="text1"/>
      </w:rPr>
      <w:drawing>
        <wp:anchor distT="0" distB="0" distL="114300" distR="114300" simplePos="0" relativeHeight="251660288" behindDoc="0" locked="0" layoutInCell="1" allowOverlap="1" wp14:anchorId="5AF05A95" wp14:editId="51CFF193">
          <wp:simplePos x="0" y="0"/>
          <wp:positionH relativeFrom="column">
            <wp:posOffset>3841750</wp:posOffset>
          </wp:positionH>
          <wp:positionV relativeFrom="paragraph">
            <wp:posOffset>-201930</wp:posOffset>
          </wp:positionV>
          <wp:extent cx="1785600" cy="669600"/>
          <wp:effectExtent l="0" t="0" r="5715" b="0"/>
          <wp:wrapTopAndBottom/>
          <wp:docPr id="1" name="Picture 1" descr="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Graphical user interface&#10;&#10;Description automatically generated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785600" cy="669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2169D48" w14:textId="77777777" w:rsidR="00176D46" w:rsidRPr="002335F6" w:rsidRDefault="00176D46" w:rsidP="0070778D">
    <w:pPr>
      <w:pStyle w:val="Header"/>
      <w:tabs>
        <w:tab w:val="clear" w:pos="4680"/>
        <w:tab w:val="clear" w:pos="9360"/>
        <w:tab w:val="center" w:pos="7059"/>
      </w:tabs>
      <w:ind w:firstLine="720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834F00" w14:textId="77777777" w:rsidR="0070778D" w:rsidRDefault="0070778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FDA56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B692A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4C81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A063CB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AEF8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F86A4A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65CB3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0B8F2E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A61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76E0E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5E4ADF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022652"/>
    <w:multiLevelType w:val="multilevel"/>
    <w:tmpl w:val="CF602C8C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73EAC"/>
    <w:multiLevelType w:val="multilevel"/>
    <w:tmpl w:val="C2CA537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cs="Times New Roman" w:hint="default"/>
        <w:color w:val="BE0064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E644AAD"/>
    <w:multiLevelType w:val="hybridMultilevel"/>
    <w:tmpl w:val="34A05E9E"/>
    <w:lvl w:ilvl="0" w:tplc="6ADE2E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C9474C"/>
    <w:multiLevelType w:val="hybridMultilevel"/>
    <w:tmpl w:val="2FCE5A36"/>
    <w:lvl w:ilvl="0" w:tplc="2D626D62">
      <w:start w:val="1"/>
      <w:numFmt w:val="upperRoman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0FF2B2E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2446D7B"/>
    <w:multiLevelType w:val="hybridMultilevel"/>
    <w:tmpl w:val="9AFA11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2F27BCF"/>
    <w:multiLevelType w:val="multilevel"/>
    <w:tmpl w:val="FE908292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4936D08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D85EF2"/>
    <w:multiLevelType w:val="multilevel"/>
    <w:tmpl w:val="0B60AFE4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4574BC0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8D8259A"/>
    <w:multiLevelType w:val="hybridMultilevel"/>
    <w:tmpl w:val="7DE2BCA0"/>
    <w:lvl w:ilvl="0" w:tplc="E9005358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2C4A445A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567F2A"/>
    <w:multiLevelType w:val="multilevel"/>
    <w:tmpl w:val="3BC68ECE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746A86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FB6C06"/>
    <w:multiLevelType w:val="multilevel"/>
    <w:tmpl w:val="1E0E680E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91259A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C86947"/>
    <w:multiLevelType w:val="multilevel"/>
    <w:tmpl w:val="B430234A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0CC26C8"/>
    <w:multiLevelType w:val="multilevel"/>
    <w:tmpl w:val="34A05E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E86677"/>
    <w:multiLevelType w:val="hybridMultilevel"/>
    <w:tmpl w:val="56160618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22592F"/>
    <w:multiLevelType w:val="multilevel"/>
    <w:tmpl w:val="3CE44198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BE0064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2115E8"/>
    <w:multiLevelType w:val="hybridMultilevel"/>
    <w:tmpl w:val="1C8438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1C1491"/>
    <w:multiLevelType w:val="multilevel"/>
    <w:tmpl w:val="FF0CFAF4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5A6577"/>
    <w:multiLevelType w:val="hybridMultilevel"/>
    <w:tmpl w:val="C3C607E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4A43BFF"/>
    <w:multiLevelType w:val="hybridMultilevel"/>
    <w:tmpl w:val="0AB62F16"/>
    <w:lvl w:ilvl="0" w:tplc="AF503FB4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CD4D4A"/>
    <w:multiLevelType w:val="multilevel"/>
    <w:tmpl w:val="9C981C4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15021E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910CBE"/>
    <w:multiLevelType w:val="hybridMultilevel"/>
    <w:tmpl w:val="06D0A2E2"/>
    <w:lvl w:ilvl="0" w:tplc="2D626D62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EB0DC9"/>
    <w:multiLevelType w:val="multilevel"/>
    <w:tmpl w:val="C6DA133E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B403D1"/>
    <w:multiLevelType w:val="hybridMultilevel"/>
    <w:tmpl w:val="14BCEE5A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EC30E9"/>
    <w:multiLevelType w:val="multilevel"/>
    <w:tmpl w:val="C3C607E8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76A6039D"/>
    <w:multiLevelType w:val="multilevel"/>
    <w:tmpl w:val="91142CD4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71F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C6408D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A32DA7"/>
    <w:multiLevelType w:val="hybridMultilevel"/>
    <w:tmpl w:val="1E0E680E"/>
    <w:lvl w:ilvl="0" w:tplc="3EB297C8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2C2300"/>
    <w:multiLevelType w:val="multilevel"/>
    <w:tmpl w:val="7DE2BCA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73170830">
    <w:abstractNumId w:val="31"/>
  </w:num>
  <w:num w:numId="2" w16cid:durableId="528879925">
    <w:abstractNumId w:val="33"/>
  </w:num>
  <w:num w:numId="3" w16cid:durableId="55247413">
    <w:abstractNumId w:val="13"/>
  </w:num>
  <w:num w:numId="4" w16cid:durableId="551622454">
    <w:abstractNumId w:val="28"/>
  </w:num>
  <w:num w:numId="5" w16cid:durableId="108202722">
    <w:abstractNumId w:val="43"/>
  </w:num>
  <w:num w:numId="6" w16cid:durableId="512183341">
    <w:abstractNumId w:val="25"/>
  </w:num>
  <w:num w:numId="7" w16cid:durableId="1157841892">
    <w:abstractNumId w:val="39"/>
  </w:num>
  <w:num w:numId="8" w16cid:durableId="208030578">
    <w:abstractNumId w:val="29"/>
  </w:num>
  <w:num w:numId="9" w16cid:durableId="1948417258">
    <w:abstractNumId w:val="18"/>
  </w:num>
  <w:num w:numId="10" w16cid:durableId="90274348">
    <w:abstractNumId w:val="40"/>
  </w:num>
  <w:num w:numId="11" w16cid:durableId="188644979">
    <w:abstractNumId w:val="21"/>
  </w:num>
  <w:num w:numId="12" w16cid:durableId="369303706">
    <w:abstractNumId w:val="44"/>
  </w:num>
  <w:num w:numId="13" w16cid:durableId="1917935121">
    <w:abstractNumId w:val="16"/>
  </w:num>
  <w:num w:numId="14" w16cid:durableId="1639189544">
    <w:abstractNumId w:val="15"/>
  </w:num>
  <w:num w:numId="15" w16cid:durableId="274560530">
    <w:abstractNumId w:val="20"/>
  </w:num>
  <w:num w:numId="16" w16cid:durableId="1652179238">
    <w:abstractNumId w:val="0"/>
  </w:num>
  <w:num w:numId="17" w16cid:durableId="1041827228">
    <w:abstractNumId w:val="1"/>
  </w:num>
  <w:num w:numId="18" w16cid:durableId="802816290">
    <w:abstractNumId w:val="2"/>
  </w:num>
  <w:num w:numId="19" w16cid:durableId="624779582">
    <w:abstractNumId w:val="3"/>
  </w:num>
  <w:num w:numId="20" w16cid:durableId="331689105">
    <w:abstractNumId w:val="8"/>
  </w:num>
  <w:num w:numId="21" w16cid:durableId="989333982">
    <w:abstractNumId w:val="4"/>
  </w:num>
  <w:num w:numId="22" w16cid:durableId="105199172">
    <w:abstractNumId w:val="5"/>
  </w:num>
  <w:num w:numId="23" w16cid:durableId="2021278862">
    <w:abstractNumId w:val="6"/>
  </w:num>
  <w:num w:numId="24" w16cid:durableId="2063361122">
    <w:abstractNumId w:val="7"/>
  </w:num>
  <w:num w:numId="25" w16cid:durableId="1200436304">
    <w:abstractNumId w:val="9"/>
  </w:num>
  <w:num w:numId="26" w16cid:durableId="1558785592">
    <w:abstractNumId w:val="14"/>
  </w:num>
  <w:num w:numId="27" w16cid:durableId="10569141">
    <w:abstractNumId w:val="22"/>
  </w:num>
  <w:num w:numId="28" w16cid:durableId="1179350636">
    <w:abstractNumId w:val="34"/>
  </w:num>
  <w:num w:numId="29" w16cid:durableId="421872881">
    <w:abstractNumId w:val="37"/>
  </w:num>
  <w:num w:numId="30" w16cid:durableId="1289511028">
    <w:abstractNumId w:val="30"/>
  </w:num>
  <w:num w:numId="31" w16cid:durableId="690574667">
    <w:abstractNumId w:val="26"/>
  </w:num>
  <w:num w:numId="32" w16cid:durableId="1313755917">
    <w:abstractNumId w:val="42"/>
  </w:num>
  <w:num w:numId="33" w16cid:durableId="1135028635">
    <w:abstractNumId w:val="10"/>
  </w:num>
  <w:num w:numId="34" w16cid:durableId="670913175">
    <w:abstractNumId w:val="12"/>
  </w:num>
  <w:num w:numId="35" w16cid:durableId="1406802644">
    <w:abstractNumId w:val="24"/>
  </w:num>
  <w:num w:numId="36" w16cid:durableId="1222325029">
    <w:abstractNumId w:val="41"/>
  </w:num>
  <w:num w:numId="37" w16cid:durableId="1457025537">
    <w:abstractNumId w:val="38"/>
  </w:num>
  <w:num w:numId="38" w16cid:durableId="36011643">
    <w:abstractNumId w:val="17"/>
  </w:num>
  <w:num w:numId="39" w16cid:durableId="2044671571">
    <w:abstractNumId w:val="27"/>
  </w:num>
  <w:num w:numId="40" w16cid:durableId="2120636541">
    <w:abstractNumId w:val="19"/>
  </w:num>
  <w:num w:numId="41" w16cid:durableId="1873684670">
    <w:abstractNumId w:val="36"/>
  </w:num>
  <w:num w:numId="42" w16cid:durableId="1154641279">
    <w:abstractNumId w:val="35"/>
  </w:num>
  <w:num w:numId="43" w16cid:durableId="238097802">
    <w:abstractNumId w:val="32"/>
  </w:num>
  <w:num w:numId="44" w16cid:durableId="1751805441">
    <w:abstractNumId w:val="23"/>
  </w:num>
  <w:num w:numId="45" w16cid:durableId="193554899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1B99"/>
    <w:rsid w:val="00007622"/>
    <w:rsid w:val="00021D16"/>
    <w:rsid w:val="00023C3F"/>
    <w:rsid w:val="00026485"/>
    <w:rsid w:val="00040DC4"/>
    <w:rsid w:val="00052590"/>
    <w:rsid w:val="00071591"/>
    <w:rsid w:val="00080588"/>
    <w:rsid w:val="000B58C5"/>
    <w:rsid w:val="000B6024"/>
    <w:rsid w:val="000C0CDD"/>
    <w:rsid w:val="000D250C"/>
    <w:rsid w:val="000D3A31"/>
    <w:rsid w:val="000E59C3"/>
    <w:rsid w:val="00103FA2"/>
    <w:rsid w:val="00112CDE"/>
    <w:rsid w:val="00114864"/>
    <w:rsid w:val="001426FE"/>
    <w:rsid w:val="00146339"/>
    <w:rsid w:val="00165E63"/>
    <w:rsid w:val="00166B26"/>
    <w:rsid w:val="0017415A"/>
    <w:rsid w:val="001749A6"/>
    <w:rsid w:val="00176D46"/>
    <w:rsid w:val="001B3E4E"/>
    <w:rsid w:val="001B5E47"/>
    <w:rsid w:val="001C48BB"/>
    <w:rsid w:val="001C5003"/>
    <w:rsid w:val="001C7E82"/>
    <w:rsid w:val="001D2441"/>
    <w:rsid w:val="001D63A7"/>
    <w:rsid w:val="001E3FCA"/>
    <w:rsid w:val="00207998"/>
    <w:rsid w:val="00211D35"/>
    <w:rsid w:val="0021615C"/>
    <w:rsid w:val="00221996"/>
    <w:rsid w:val="002225A0"/>
    <w:rsid w:val="0022376B"/>
    <w:rsid w:val="00224F09"/>
    <w:rsid w:val="002335F6"/>
    <w:rsid w:val="002410F0"/>
    <w:rsid w:val="00245DAB"/>
    <w:rsid w:val="00254534"/>
    <w:rsid w:val="0025651C"/>
    <w:rsid w:val="00264E53"/>
    <w:rsid w:val="002C26DC"/>
    <w:rsid w:val="002C64D2"/>
    <w:rsid w:val="002D2996"/>
    <w:rsid w:val="002D420D"/>
    <w:rsid w:val="002E1913"/>
    <w:rsid w:val="002E59BD"/>
    <w:rsid w:val="00301EA6"/>
    <w:rsid w:val="00354349"/>
    <w:rsid w:val="00355B2D"/>
    <w:rsid w:val="0035607E"/>
    <w:rsid w:val="00356C3B"/>
    <w:rsid w:val="00380DFE"/>
    <w:rsid w:val="00382574"/>
    <w:rsid w:val="00384985"/>
    <w:rsid w:val="00393107"/>
    <w:rsid w:val="00396BC7"/>
    <w:rsid w:val="003D68BC"/>
    <w:rsid w:val="003D7281"/>
    <w:rsid w:val="003E5C3A"/>
    <w:rsid w:val="003E71F1"/>
    <w:rsid w:val="003F6E38"/>
    <w:rsid w:val="0040474F"/>
    <w:rsid w:val="00404FD7"/>
    <w:rsid w:val="00414E4C"/>
    <w:rsid w:val="0042772B"/>
    <w:rsid w:val="00427765"/>
    <w:rsid w:val="004319C5"/>
    <w:rsid w:val="00432367"/>
    <w:rsid w:val="004534F2"/>
    <w:rsid w:val="00454B75"/>
    <w:rsid w:val="00454E32"/>
    <w:rsid w:val="00456745"/>
    <w:rsid w:val="00461B99"/>
    <w:rsid w:val="004A5561"/>
    <w:rsid w:val="004C17B3"/>
    <w:rsid w:val="004F3CC9"/>
    <w:rsid w:val="005106D1"/>
    <w:rsid w:val="00515261"/>
    <w:rsid w:val="00520BD4"/>
    <w:rsid w:val="00531007"/>
    <w:rsid w:val="005445CC"/>
    <w:rsid w:val="00555A91"/>
    <w:rsid w:val="00555F62"/>
    <w:rsid w:val="00582CDC"/>
    <w:rsid w:val="00592E9A"/>
    <w:rsid w:val="005A45A7"/>
    <w:rsid w:val="005D2A36"/>
    <w:rsid w:val="005E3986"/>
    <w:rsid w:val="005F096B"/>
    <w:rsid w:val="005F4942"/>
    <w:rsid w:val="005F4CDA"/>
    <w:rsid w:val="00600D4F"/>
    <w:rsid w:val="006106C4"/>
    <w:rsid w:val="006272D6"/>
    <w:rsid w:val="00632BCD"/>
    <w:rsid w:val="006438E1"/>
    <w:rsid w:val="00645AD3"/>
    <w:rsid w:val="006506FC"/>
    <w:rsid w:val="00657FA3"/>
    <w:rsid w:val="00660885"/>
    <w:rsid w:val="00670268"/>
    <w:rsid w:val="00673ADC"/>
    <w:rsid w:val="00685A54"/>
    <w:rsid w:val="00690249"/>
    <w:rsid w:val="006A2078"/>
    <w:rsid w:val="006B3183"/>
    <w:rsid w:val="006B557C"/>
    <w:rsid w:val="006B79AD"/>
    <w:rsid w:val="006C3351"/>
    <w:rsid w:val="006C5799"/>
    <w:rsid w:val="006C597E"/>
    <w:rsid w:val="006D1479"/>
    <w:rsid w:val="006D5E49"/>
    <w:rsid w:val="006D7900"/>
    <w:rsid w:val="006E3B52"/>
    <w:rsid w:val="0070778D"/>
    <w:rsid w:val="00720115"/>
    <w:rsid w:val="00736519"/>
    <w:rsid w:val="00755C2E"/>
    <w:rsid w:val="00765C0F"/>
    <w:rsid w:val="00775890"/>
    <w:rsid w:val="00795759"/>
    <w:rsid w:val="007A4890"/>
    <w:rsid w:val="007C2BB7"/>
    <w:rsid w:val="007D13E0"/>
    <w:rsid w:val="007D556D"/>
    <w:rsid w:val="007D7C49"/>
    <w:rsid w:val="007E456E"/>
    <w:rsid w:val="00804CF8"/>
    <w:rsid w:val="00844F9E"/>
    <w:rsid w:val="00845EA0"/>
    <w:rsid w:val="008519DA"/>
    <w:rsid w:val="00863F84"/>
    <w:rsid w:val="00877784"/>
    <w:rsid w:val="00880240"/>
    <w:rsid w:val="008820B8"/>
    <w:rsid w:val="00887021"/>
    <w:rsid w:val="00890163"/>
    <w:rsid w:val="00893EC9"/>
    <w:rsid w:val="008A555A"/>
    <w:rsid w:val="008A7C51"/>
    <w:rsid w:val="008B268B"/>
    <w:rsid w:val="008B7F94"/>
    <w:rsid w:val="008D7394"/>
    <w:rsid w:val="008D782B"/>
    <w:rsid w:val="008E497A"/>
    <w:rsid w:val="0090114C"/>
    <w:rsid w:val="00913A9D"/>
    <w:rsid w:val="00923BF3"/>
    <w:rsid w:val="00930563"/>
    <w:rsid w:val="009429D8"/>
    <w:rsid w:val="00960685"/>
    <w:rsid w:val="00970CA2"/>
    <w:rsid w:val="00976EF7"/>
    <w:rsid w:val="00977797"/>
    <w:rsid w:val="00991B5F"/>
    <w:rsid w:val="009A2CFF"/>
    <w:rsid w:val="009C5D3E"/>
    <w:rsid w:val="009D4119"/>
    <w:rsid w:val="00A348E4"/>
    <w:rsid w:val="00A50028"/>
    <w:rsid w:val="00A5524C"/>
    <w:rsid w:val="00A7145E"/>
    <w:rsid w:val="00A727CA"/>
    <w:rsid w:val="00A80C9C"/>
    <w:rsid w:val="00A8203E"/>
    <w:rsid w:val="00A84566"/>
    <w:rsid w:val="00A96171"/>
    <w:rsid w:val="00AD1405"/>
    <w:rsid w:val="00AD20F9"/>
    <w:rsid w:val="00AD2C72"/>
    <w:rsid w:val="00AE0BFE"/>
    <w:rsid w:val="00AE4959"/>
    <w:rsid w:val="00B040C6"/>
    <w:rsid w:val="00B24982"/>
    <w:rsid w:val="00B76298"/>
    <w:rsid w:val="00B80A3F"/>
    <w:rsid w:val="00B95FDB"/>
    <w:rsid w:val="00B970F8"/>
    <w:rsid w:val="00BA33D5"/>
    <w:rsid w:val="00BA5073"/>
    <w:rsid w:val="00BC3620"/>
    <w:rsid w:val="00BC73E7"/>
    <w:rsid w:val="00BE03CE"/>
    <w:rsid w:val="00BF6268"/>
    <w:rsid w:val="00BF6E23"/>
    <w:rsid w:val="00C26896"/>
    <w:rsid w:val="00C327F1"/>
    <w:rsid w:val="00C44410"/>
    <w:rsid w:val="00C44953"/>
    <w:rsid w:val="00C45DED"/>
    <w:rsid w:val="00C7505C"/>
    <w:rsid w:val="00C91A7E"/>
    <w:rsid w:val="00CB15B5"/>
    <w:rsid w:val="00CB5D5A"/>
    <w:rsid w:val="00CD0B85"/>
    <w:rsid w:val="00CF070A"/>
    <w:rsid w:val="00D06668"/>
    <w:rsid w:val="00D11E60"/>
    <w:rsid w:val="00D43B61"/>
    <w:rsid w:val="00D447ED"/>
    <w:rsid w:val="00D45259"/>
    <w:rsid w:val="00D503D6"/>
    <w:rsid w:val="00D556D9"/>
    <w:rsid w:val="00D56BB2"/>
    <w:rsid w:val="00D6043B"/>
    <w:rsid w:val="00D95650"/>
    <w:rsid w:val="00D9679B"/>
    <w:rsid w:val="00DC38B2"/>
    <w:rsid w:val="00DD3B43"/>
    <w:rsid w:val="00E33B68"/>
    <w:rsid w:val="00E41A15"/>
    <w:rsid w:val="00E5121E"/>
    <w:rsid w:val="00E54096"/>
    <w:rsid w:val="00E607E6"/>
    <w:rsid w:val="00E61DDF"/>
    <w:rsid w:val="00E630FA"/>
    <w:rsid w:val="00E72648"/>
    <w:rsid w:val="00E73E97"/>
    <w:rsid w:val="00E86247"/>
    <w:rsid w:val="00EA134B"/>
    <w:rsid w:val="00EB1425"/>
    <w:rsid w:val="00EB313C"/>
    <w:rsid w:val="00F0195F"/>
    <w:rsid w:val="00F020EE"/>
    <w:rsid w:val="00F026E2"/>
    <w:rsid w:val="00F15FE5"/>
    <w:rsid w:val="00F21A83"/>
    <w:rsid w:val="00F2577D"/>
    <w:rsid w:val="00F26519"/>
    <w:rsid w:val="00F46DE0"/>
    <w:rsid w:val="00F6006A"/>
    <w:rsid w:val="00F64623"/>
    <w:rsid w:val="00F649D2"/>
    <w:rsid w:val="00F96A70"/>
    <w:rsid w:val="00F96C86"/>
    <w:rsid w:val="00FB307C"/>
    <w:rsid w:val="00FB3A84"/>
    <w:rsid w:val="00FB6507"/>
    <w:rsid w:val="00FC61B5"/>
    <w:rsid w:val="00FE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22DE83D"/>
  <w15:docId w15:val="{DA18DABC-756F-4F8E-8999-E1C9A790A9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2590"/>
    <w:pPr>
      <w:spacing w:after="120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6E3B52"/>
    <w:pPr>
      <w:keepNext/>
      <w:keepLines/>
      <w:pBdr>
        <w:bottom w:val="single" w:sz="4" w:space="1" w:color="BE0064"/>
      </w:pBdr>
      <w:tabs>
        <w:tab w:val="left" w:pos="454"/>
        <w:tab w:val="left" w:pos="567"/>
      </w:tabs>
      <w:spacing w:before="360"/>
      <w:outlineLvl w:val="0"/>
    </w:pPr>
    <w:rPr>
      <w:rFonts w:eastAsiaTheme="majorEastAsia"/>
      <w:b/>
      <w:bCs/>
      <w:color w:val="BE0064"/>
      <w:sz w:val="36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E3B52"/>
    <w:pPr>
      <w:keepNext/>
      <w:keepLines/>
      <w:spacing w:before="240"/>
      <w:outlineLvl w:val="1"/>
    </w:pPr>
    <w:rPr>
      <w:rFonts w:eastAsiaTheme="majorEastAsia"/>
      <w:b/>
      <w:bCs/>
      <w:color w:val="BE0064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76EF7"/>
    <w:pPr>
      <w:spacing w:before="240" w:after="60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4F9E"/>
    <w:pPr>
      <w:keepNext/>
      <w:keepLines/>
      <w:spacing w:before="120" w:after="0"/>
      <w:outlineLvl w:val="3"/>
    </w:pPr>
    <w:rPr>
      <w:rFonts w:eastAsiaTheme="majorEastAsia" w:cstheme="majorBidi"/>
      <w:iCs/>
      <w:color w:val="BE006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44F9E"/>
    <w:pPr>
      <w:keepNext/>
      <w:keepLines/>
      <w:spacing w:before="120" w:after="0"/>
      <w:outlineLvl w:val="4"/>
    </w:pPr>
    <w:rPr>
      <w:rFonts w:eastAsiaTheme="majorEastAsia" w:cstheme="majorBidi"/>
      <w:i/>
      <w:color w:val="BE0064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410F0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C48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30563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3056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30563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E3B52"/>
    <w:rPr>
      <w:rFonts w:ascii="Arial" w:eastAsiaTheme="majorEastAsia" w:hAnsi="Arial" w:cs="Arial"/>
      <w:b/>
      <w:bCs/>
      <w:color w:val="BE0064"/>
      <w:sz w:val="36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6E3B52"/>
    <w:rPr>
      <w:rFonts w:ascii="Arial" w:eastAsiaTheme="majorEastAsia" w:hAnsi="Arial" w:cs="Arial"/>
      <w:b/>
      <w:bCs/>
      <w:color w:val="BE0064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420D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420D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645AD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D3A31"/>
  </w:style>
  <w:style w:type="paragraph" w:styleId="Footer">
    <w:name w:val="footer"/>
    <w:basedOn w:val="Normal"/>
    <w:link w:val="Foot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D3A31"/>
  </w:style>
  <w:style w:type="paragraph" w:styleId="NoSpacing">
    <w:name w:val="No Spacing"/>
    <w:basedOn w:val="Normal"/>
    <w:uiPriority w:val="1"/>
    <w:qFormat/>
    <w:rsid w:val="00D6043B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976EF7"/>
    <w:rPr>
      <w:rFonts w:ascii="Arial" w:hAnsi="Arial" w:cs="Arial"/>
      <w:b/>
      <w:bCs/>
    </w:rPr>
  </w:style>
  <w:style w:type="character" w:styleId="Emphasis">
    <w:name w:val="Emphasis"/>
    <w:aliases w:val="Italic"/>
    <w:uiPriority w:val="20"/>
    <w:qFormat/>
    <w:rsid w:val="00D6043B"/>
    <w:rPr>
      <w:i/>
      <w:iCs/>
    </w:rPr>
  </w:style>
  <w:style w:type="paragraph" w:styleId="Title">
    <w:name w:val="Title"/>
    <w:next w:val="NoSpacing"/>
    <w:link w:val="TitleChar"/>
    <w:uiPriority w:val="10"/>
    <w:qFormat/>
    <w:rsid w:val="00BE03CE"/>
    <w:pPr>
      <w:spacing w:line="360" w:lineRule="auto"/>
      <w:contextualSpacing/>
      <w:jc w:val="center"/>
    </w:pPr>
    <w:rPr>
      <w:rFonts w:ascii="Arial" w:eastAsiaTheme="majorEastAsia" w:hAnsi="Arial" w:cs="Times New Roman (Headings CS)"/>
      <w:b/>
      <w:kern w:val="28"/>
      <w:sz w:val="72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E03CE"/>
    <w:rPr>
      <w:rFonts w:ascii="Arial" w:eastAsiaTheme="majorEastAsia" w:hAnsi="Arial" w:cs="Times New Roman (Headings CS)"/>
      <w:b/>
      <w:kern w:val="28"/>
      <w:sz w:val="72"/>
      <w:szCs w:val="56"/>
    </w:rPr>
  </w:style>
  <w:style w:type="paragraph" w:customStyle="1" w:styleId="BlueHyperlink">
    <w:name w:val="Blue Hyperlink"/>
    <w:basedOn w:val="Normal"/>
    <w:qFormat/>
    <w:rsid w:val="006B79AD"/>
    <w:pPr>
      <w:spacing w:after="240"/>
    </w:pPr>
    <w:rPr>
      <w:color w:val="0563C1"/>
      <w:u w:val="single" w:color="0563C1"/>
    </w:rPr>
  </w:style>
  <w:style w:type="character" w:customStyle="1" w:styleId="Heading6Char">
    <w:name w:val="Heading 6 Char"/>
    <w:basedOn w:val="DefaultParagraphFont"/>
    <w:link w:val="Heading6"/>
    <w:uiPriority w:val="9"/>
    <w:rsid w:val="002410F0"/>
    <w:rPr>
      <w:rFonts w:asciiTheme="majorHAnsi" w:eastAsiaTheme="majorEastAsia" w:hAnsiTheme="majorHAnsi" w:cstheme="majorBidi"/>
      <w:color w:val="1F3763" w:themeColor="accent1" w:themeShade="7F"/>
    </w:rPr>
  </w:style>
  <w:style w:type="paragraph" w:customStyle="1" w:styleId="Tableheader">
    <w:name w:val="Table header"/>
    <w:basedOn w:val="Normal"/>
    <w:qFormat/>
    <w:rsid w:val="002E1913"/>
    <w:rPr>
      <w:b/>
    </w:rPr>
  </w:style>
  <w:style w:type="paragraph" w:customStyle="1" w:styleId="Tabletext">
    <w:name w:val="Table text"/>
    <w:basedOn w:val="Normal"/>
    <w:qFormat/>
    <w:rsid w:val="002E1913"/>
    <w:pPr>
      <w:spacing w:after="0"/>
    </w:pPr>
  </w:style>
  <w:style w:type="character" w:styleId="CommentReference">
    <w:name w:val="annotation reference"/>
    <w:basedOn w:val="DefaultParagraphFont"/>
    <w:uiPriority w:val="99"/>
    <w:semiHidden/>
    <w:unhideWhenUsed/>
    <w:rsid w:val="002E19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E191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E1913"/>
    <w:rPr>
      <w:rFonts w:ascii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19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1913"/>
    <w:rPr>
      <w:rFonts w:ascii="Arial" w:hAnsi="Arial" w:cs="Arial"/>
      <w:b/>
      <w:bCs/>
      <w:sz w:val="20"/>
      <w:szCs w:val="20"/>
    </w:rPr>
  </w:style>
  <w:style w:type="character" w:customStyle="1" w:styleId="Inlineheading">
    <w:name w:val="Inline heading"/>
    <w:basedOn w:val="DefaultParagraphFont"/>
    <w:uiPriority w:val="1"/>
    <w:qFormat/>
    <w:rsid w:val="00877784"/>
    <w:rPr>
      <w:b/>
      <w:bCs/>
      <w:color w:val="BE0064"/>
    </w:rPr>
  </w:style>
  <w:style w:type="paragraph" w:styleId="TOCHeading">
    <w:name w:val="TOC Heading"/>
    <w:basedOn w:val="Heading1"/>
    <w:next w:val="Normal"/>
    <w:uiPriority w:val="39"/>
    <w:unhideWhenUsed/>
    <w:qFormat/>
    <w:rsid w:val="00FB6507"/>
    <w:pPr>
      <w:pBdr>
        <w:bottom w:val="single" w:sz="6" w:space="1" w:color="0071F8"/>
      </w:pBdr>
      <w:tabs>
        <w:tab w:val="clear" w:pos="454"/>
        <w:tab w:val="clear" w:pos="567"/>
      </w:tabs>
      <w:spacing w:before="240" w:after="0" w:line="259" w:lineRule="auto"/>
      <w:outlineLvl w:val="9"/>
    </w:pPr>
    <w:rPr>
      <w:szCs w:val="36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FB6507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B6507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FB6507"/>
    <w:pPr>
      <w:spacing w:after="100"/>
      <w:ind w:left="480"/>
    </w:pPr>
  </w:style>
  <w:style w:type="character" w:customStyle="1" w:styleId="Heading4Char">
    <w:name w:val="Heading 4 Char"/>
    <w:basedOn w:val="DefaultParagraphFont"/>
    <w:link w:val="Heading4"/>
    <w:uiPriority w:val="9"/>
    <w:rsid w:val="00844F9E"/>
    <w:rPr>
      <w:rFonts w:ascii="Arial" w:eastAsiaTheme="majorEastAsia" w:hAnsi="Arial" w:cstheme="majorBidi"/>
      <w:iCs/>
      <w:color w:val="BE0064"/>
    </w:rPr>
  </w:style>
  <w:style w:type="character" w:customStyle="1" w:styleId="Heading5Char">
    <w:name w:val="Heading 5 Char"/>
    <w:basedOn w:val="DefaultParagraphFont"/>
    <w:link w:val="Heading5"/>
    <w:uiPriority w:val="9"/>
    <w:rsid w:val="00844F9E"/>
    <w:rPr>
      <w:rFonts w:ascii="Arial" w:eastAsiaTheme="majorEastAsia" w:hAnsi="Arial" w:cstheme="majorBidi"/>
      <w:i/>
      <w:color w:val="BE0064"/>
    </w:rPr>
  </w:style>
  <w:style w:type="paragraph" w:styleId="Revision">
    <w:name w:val="Revision"/>
    <w:hidden/>
    <w:uiPriority w:val="99"/>
    <w:semiHidden/>
    <w:rsid w:val="00600D4F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1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protect-eu.mimecast.com/s/vPSICK139HYOY2CA8y0k/" TargetMode="Externa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ynet\Documents\Custom%20Office%20Templates\ETF%20handout%20template_landscap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AF24F9B496D649A9CEAC9DD180874A" ma:contentTypeVersion="16" ma:contentTypeDescription="Create a new document." ma:contentTypeScope="" ma:versionID="8c169a8aa650abf762782c4592fd278f">
  <xsd:schema xmlns:xsd="http://www.w3.org/2001/XMLSchema" xmlns:xs="http://www.w3.org/2001/XMLSchema" xmlns:p="http://schemas.microsoft.com/office/2006/metadata/properties" xmlns:ns2="83bdd42b-fb02-46fb-bb6b-b0ca0d8ae6de" xmlns:ns3="cf8cbe2d-0e71-4d38-8f38-c3c6c5b56cd4" targetNamespace="http://schemas.microsoft.com/office/2006/metadata/properties" ma:root="true" ma:fieldsID="2b37924a52d4a8e9397df8e1fd7a03c1" ns2:_="" ns3:_="">
    <xsd:import namespace="83bdd42b-fb02-46fb-bb6b-b0ca0d8ae6de"/>
    <xsd:import namespace="cf8cbe2d-0e71-4d38-8f38-c3c6c5b56c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bdd42b-fb02-46fb-bb6b-b0ca0d8ae6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46342d94-4a90-4c9b-8c88-cb4c8647e9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8cbe2d-0e71-4d38-8f38-c3c6c5b56cd4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8f65472-0707-4e29-8332-b9fb34e75296}" ma:internalName="TaxCatchAll" ma:showField="CatchAllData" ma:web="cf8cbe2d-0e71-4d38-8f38-c3c6c5b56c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f8cbe2d-0e71-4d38-8f38-c3c6c5b56cd4" xsi:nil="true"/>
    <lcf76f155ced4ddcb4097134ff3c332f xmlns="83bdd42b-fb02-46fb-bb6b-b0ca0d8ae6d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09C65CB-4459-4E50-8B6B-0274A405957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959920E-F60B-45A5-982A-09F811FF71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bdd42b-fb02-46fb-bb6b-b0ca0d8ae6de"/>
    <ds:schemaRef ds:uri="cf8cbe2d-0e71-4d38-8f38-c3c6c5b56c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0B393E7-84A6-4116-99B1-3D999C1009B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CA28491-FD50-4DB4-96E3-C4F96CA52C21}">
  <ds:schemaRefs>
    <ds:schemaRef ds:uri="http://schemas.microsoft.com/office/2006/metadata/properties"/>
    <ds:schemaRef ds:uri="http://schemas.microsoft.com/office/infopath/2007/PartnerControls"/>
    <ds:schemaRef ds:uri="cf8cbe2d-0e71-4d38-8f38-c3c6c5b56cd4"/>
    <ds:schemaRef ds:uri="83bdd42b-fb02-46fb-bb6b-b0ca0d8ae6d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ETF handout template_landscape</Template>
  <TotalTime>1</TotalTime>
  <Pages>1</Pages>
  <Words>37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Centres for Excellence Contextualisation Lesson Plan</vt:lpstr>
    </vt:vector>
  </TitlesOfParts>
  <Manager/>
  <Company/>
  <LinksUpToDate>false</LinksUpToDate>
  <CharactersWithSpaces>247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Centres for Excellence Mastery Handout</dc:title>
  <dc:subject/>
  <dc:creator>Lynette Woodward</dc:creator>
  <cp:keywords/>
  <dc:description/>
  <cp:lastModifiedBy>Chess Law</cp:lastModifiedBy>
  <cp:revision>3</cp:revision>
  <cp:lastPrinted>2021-03-09T11:45:00Z</cp:lastPrinted>
  <dcterms:created xsi:type="dcterms:W3CDTF">2023-03-22T17:39:00Z</dcterms:created>
  <dcterms:modified xsi:type="dcterms:W3CDTF">2023-04-20T21:04:00Z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0x01010081AF24F9B496D649A9CEAC9DD180874A</vt:lpwstr>
  </property>
</Properties>
</file>